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C2E7" w14:textId="77777777" w:rsidR="00196374" w:rsidRDefault="00196374" w:rsidP="001963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BASILL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04D5C69A" w14:textId="77777777" w:rsidR="00196374" w:rsidRDefault="00196374" w:rsidP="001963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Currier.</w:t>
      </w:r>
    </w:p>
    <w:p w14:paraId="1830BBA5" w14:textId="77777777" w:rsidR="00196374" w:rsidRDefault="00196374" w:rsidP="00196374">
      <w:pPr>
        <w:pStyle w:val="NoSpacing"/>
        <w:rPr>
          <w:rFonts w:cs="Times New Roman"/>
          <w:szCs w:val="24"/>
        </w:rPr>
      </w:pPr>
    </w:p>
    <w:p w14:paraId="209B572D" w14:textId="77777777" w:rsidR="00196374" w:rsidRDefault="00196374" w:rsidP="00196374">
      <w:pPr>
        <w:pStyle w:val="NoSpacing"/>
        <w:rPr>
          <w:rFonts w:cs="Times New Roman"/>
          <w:szCs w:val="24"/>
        </w:rPr>
      </w:pPr>
    </w:p>
    <w:p w14:paraId="026C0F9A" w14:textId="77777777" w:rsidR="00196374" w:rsidRDefault="00196374" w:rsidP="001963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Aug.1423</w:t>
      </w:r>
      <w:r>
        <w:rPr>
          <w:rFonts w:cs="Times New Roman"/>
          <w:szCs w:val="24"/>
        </w:rPr>
        <w:tab/>
        <w:t xml:space="preserve">He was a witness when Laurence Andrew, mercer(q.v.), gifted his goods and </w:t>
      </w:r>
    </w:p>
    <w:p w14:paraId="069F278B" w14:textId="77777777" w:rsidR="00196374" w:rsidRDefault="00196374" w:rsidP="001963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chattels to Richard </w:t>
      </w:r>
      <w:proofErr w:type="spellStart"/>
      <w:r>
        <w:rPr>
          <w:rFonts w:cs="Times New Roman"/>
          <w:szCs w:val="24"/>
        </w:rPr>
        <w:t>Aylemer</w:t>
      </w:r>
      <w:proofErr w:type="spellEnd"/>
      <w:r>
        <w:rPr>
          <w:rFonts w:cs="Times New Roman"/>
          <w:szCs w:val="24"/>
        </w:rPr>
        <w:t xml:space="preserve">, mercer(q.v.), William </w:t>
      </w:r>
      <w:proofErr w:type="spellStart"/>
      <w:r>
        <w:rPr>
          <w:rFonts w:cs="Times New Roman"/>
          <w:szCs w:val="24"/>
        </w:rPr>
        <w:t>Foucher</w:t>
      </w:r>
      <w:proofErr w:type="spellEnd"/>
      <w:r>
        <w:rPr>
          <w:rFonts w:cs="Times New Roman"/>
          <w:szCs w:val="24"/>
        </w:rPr>
        <w:t>, mercer(q.v.), and</w:t>
      </w:r>
    </w:p>
    <w:p w14:paraId="22BCB380" w14:textId="77777777" w:rsidR="00196374" w:rsidRDefault="00196374" w:rsidP="001963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Panter</w:t>
      </w:r>
      <w:proofErr w:type="spellEnd"/>
      <w:r>
        <w:rPr>
          <w:rFonts w:cs="Times New Roman"/>
          <w:szCs w:val="24"/>
        </w:rPr>
        <w:t>, scrivener(q.v.), all of London.</w:t>
      </w:r>
    </w:p>
    <w:p w14:paraId="3C3F0238" w14:textId="77777777" w:rsidR="00196374" w:rsidRDefault="00196374" w:rsidP="00196374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13-1437</w:t>
      </w:r>
      <w:r w:rsidRPr="00D02259">
        <w:rPr>
          <w:rFonts w:cs="Times New Roman"/>
          <w:szCs w:val="24"/>
        </w:rPr>
        <w:t xml:space="preserve">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43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27)</w:t>
      </w:r>
    </w:p>
    <w:p w14:paraId="5844E8EF" w14:textId="77777777" w:rsidR="00196374" w:rsidRDefault="00196374" w:rsidP="00196374">
      <w:pPr>
        <w:pStyle w:val="NoSpacing"/>
        <w:rPr>
          <w:rFonts w:cs="Times New Roman"/>
          <w:szCs w:val="24"/>
        </w:rPr>
      </w:pPr>
    </w:p>
    <w:p w14:paraId="66A8FF06" w14:textId="77777777" w:rsidR="00196374" w:rsidRDefault="00196374" w:rsidP="00196374">
      <w:pPr>
        <w:pStyle w:val="NoSpacing"/>
        <w:rPr>
          <w:rFonts w:cs="Times New Roman"/>
          <w:szCs w:val="24"/>
        </w:rPr>
      </w:pPr>
    </w:p>
    <w:p w14:paraId="7C4C8016" w14:textId="77777777" w:rsidR="00196374" w:rsidRDefault="00196374" w:rsidP="001963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2022</w:t>
      </w:r>
    </w:p>
    <w:p w14:paraId="38AFA007" w14:textId="25AD0E7D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CA91" w14:textId="77777777" w:rsidR="00196374" w:rsidRDefault="00196374" w:rsidP="009139A6">
      <w:r>
        <w:separator/>
      </w:r>
    </w:p>
  </w:endnote>
  <w:endnote w:type="continuationSeparator" w:id="0">
    <w:p w14:paraId="4C5B9B82" w14:textId="77777777" w:rsidR="00196374" w:rsidRDefault="001963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DD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E6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184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B0FE6" w14:textId="77777777" w:rsidR="00196374" w:rsidRDefault="00196374" w:rsidP="009139A6">
      <w:r>
        <w:separator/>
      </w:r>
    </w:p>
  </w:footnote>
  <w:footnote w:type="continuationSeparator" w:id="0">
    <w:p w14:paraId="094F71F0" w14:textId="77777777" w:rsidR="00196374" w:rsidRDefault="001963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AE2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4CE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84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74"/>
    <w:rsid w:val="000666E0"/>
    <w:rsid w:val="00152120"/>
    <w:rsid w:val="0019637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7586"/>
  <w15:chartTrackingRefBased/>
  <w15:docId w15:val="{37C1CF29-24E6-4D39-BDEB-C5B6B6C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2022-11-10T12:10:00Z</dcterms:created>
  <dcterms:modified xsi:type="dcterms:W3CDTF">2022-11-10T12:12:00Z</dcterms:modified>
</cp:coreProperties>
</file>